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8DBFB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WYMAR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B7BDE9C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Bridgewater, Somerset. Merchant.</w:t>
      </w:r>
    </w:p>
    <w:p w14:paraId="1A17E9E1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742319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733F10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Jope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against him, Robert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Jakys</w:t>
      </w:r>
      <w:proofErr w:type="spellEnd"/>
      <w:proofErr w:type="gramEnd"/>
    </w:p>
    <w:p w14:paraId="4C471F81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London, mercer(q.v.),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Belpere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yeoman(q.v.).</w:t>
      </w:r>
    </w:p>
    <w:p w14:paraId="5F9077C5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4FAD96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C33859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55748A" w14:textId="77777777" w:rsidR="00695F61" w:rsidRDefault="00695F61" w:rsidP="00695F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April 2021</w:t>
      </w:r>
    </w:p>
    <w:p w14:paraId="38A2FB2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AD8D5" w14:textId="77777777" w:rsidR="00695F61" w:rsidRDefault="00695F61" w:rsidP="009139A6">
      <w:r>
        <w:separator/>
      </w:r>
    </w:p>
  </w:endnote>
  <w:endnote w:type="continuationSeparator" w:id="0">
    <w:p w14:paraId="3875F754" w14:textId="77777777" w:rsidR="00695F61" w:rsidRDefault="00695F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DE7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006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AD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9AD88" w14:textId="77777777" w:rsidR="00695F61" w:rsidRDefault="00695F61" w:rsidP="009139A6">
      <w:r>
        <w:separator/>
      </w:r>
    </w:p>
  </w:footnote>
  <w:footnote w:type="continuationSeparator" w:id="0">
    <w:p w14:paraId="1FBC8690" w14:textId="77777777" w:rsidR="00695F61" w:rsidRDefault="00695F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47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9F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6AD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F61"/>
    <w:rsid w:val="000666E0"/>
    <w:rsid w:val="002510B7"/>
    <w:rsid w:val="005C130B"/>
    <w:rsid w:val="00695F6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346C2"/>
  <w15:chartTrackingRefBased/>
  <w15:docId w15:val="{4C370C81-F4AF-4544-8456-0D05688C6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5F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2021-05-05T10:10:00Z</dcterms:created>
  <dcterms:modified xsi:type="dcterms:W3CDTF">2021-05-05T10:10:00Z</dcterms:modified>
</cp:coreProperties>
</file>